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EE57" w14:textId="2DE07606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9)</w:t>
      </w:r>
    </w:p>
    <w:p w14:paraId="065C4392" w14:textId="77777777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1C98E1DA" w14:textId="77777777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D294F" w14:textId="77777777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68F9E" w14:textId="77777777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01808B07" w14:textId="3F1520EE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B622ADD" w14:textId="77777777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33747" w14:textId="77777777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C7FAD" w14:textId="77777777" w:rsidR="007D3ABF" w:rsidRDefault="007D3ABF" w:rsidP="007D3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311EE88B" w14:textId="77FAE45D" w:rsidR="00BA00AB" w:rsidRPr="007D3AB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D3A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6D78C" w14:textId="77777777" w:rsidR="007D3ABF" w:rsidRDefault="007D3ABF" w:rsidP="009139A6">
      <w:r>
        <w:separator/>
      </w:r>
    </w:p>
  </w:endnote>
  <w:endnote w:type="continuationSeparator" w:id="0">
    <w:p w14:paraId="1ADF1C8B" w14:textId="77777777" w:rsidR="007D3ABF" w:rsidRDefault="007D3A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38E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E8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0F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BE9AD" w14:textId="77777777" w:rsidR="007D3ABF" w:rsidRDefault="007D3ABF" w:rsidP="009139A6">
      <w:r>
        <w:separator/>
      </w:r>
    </w:p>
  </w:footnote>
  <w:footnote w:type="continuationSeparator" w:id="0">
    <w:p w14:paraId="47848CE0" w14:textId="77777777" w:rsidR="007D3ABF" w:rsidRDefault="007D3A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8C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F3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A0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ABF"/>
    <w:rsid w:val="000666E0"/>
    <w:rsid w:val="002510B7"/>
    <w:rsid w:val="005C130B"/>
    <w:rsid w:val="007D3AB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7BF08"/>
  <w15:chartTrackingRefBased/>
  <w15:docId w15:val="{265599E8-9FF5-487F-B9F2-DBC60BCC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2021-05-13T10:14:00Z</dcterms:created>
  <dcterms:modified xsi:type="dcterms:W3CDTF">2021-05-13T10:15:00Z</dcterms:modified>
</cp:coreProperties>
</file>